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E668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FFE668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6" w14:textId="77777777" w:rsidR="00C44B8B" w:rsidRPr="0052681C" w:rsidRDefault="004749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498D">
              <w:rPr>
                <w:b/>
                <w:sz w:val="26"/>
                <w:szCs w:val="26"/>
              </w:rPr>
              <w:t>202A_15</w:t>
            </w:r>
            <w:r w:rsidR="00BC4748">
              <w:rPr>
                <w:b/>
                <w:sz w:val="26"/>
                <w:szCs w:val="26"/>
              </w:rPr>
              <w:t>8</w:t>
            </w:r>
          </w:p>
        </w:tc>
      </w:tr>
      <w:tr w:rsidR="00C44B8B" w:rsidRPr="0052681C" w14:paraId="6FFE668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6689" w14:textId="77777777" w:rsidR="00C44B8B" w:rsidRPr="0052681C" w:rsidRDefault="00C70D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2079930</w:t>
            </w:r>
          </w:p>
        </w:tc>
      </w:tr>
    </w:tbl>
    <w:p w14:paraId="6FFE668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FFE668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FFE668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FFE668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FFE668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FFE6690" w14:textId="77777777" w:rsidR="00C44B8B" w:rsidRPr="0052681C" w:rsidRDefault="00C44B8B" w:rsidP="00C44B8B"/>
    <w:p w14:paraId="6FFE6691" w14:textId="77777777" w:rsidR="00C44B8B" w:rsidRPr="0052681C" w:rsidRDefault="00C44B8B" w:rsidP="00C44B8B"/>
    <w:p w14:paraId="6FFE6692" w14:textId="77777777" w:rsidR="00C44B8B" w:rsidRPr="0052681C" w:rsidRDefault="00C44B8B" w:rsidP="00C44B8B"/>
    <w:p w14:paraId="6FFE669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FFE669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FFE6695" w14:textId="77777777" w:rsidR="00612811" w:rsidRPr="009446F6" w:rsidRDefault="00BC474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70D42" w:rsidRPr="009446F6">
        <w:rPr>
          <w:b/>
          <w:sz w:val="26"/>
          <w:szCs w:val="26"/>
        </w:rPr>
        <w:t>Серьга СРС-7-17</w:t>
      </w:r>
      <w:r>
        <w:rPr>
          <w:b/>
          <w:sz w:val="26"/>
          <w:szCs w:val="26"/>
        </w:rPr>
        <w:t>)</w:t>
      </w:r>
      <w:r w:rsidR="009C0389" w:rsidRPr="009446F6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446F6">
        <w:rPr>
          <w:b/>
          <w:sz w:val="26"/>
          <w:szCs w:val="26"/>
        </w:rPr>
        <w:t xml:space="preserve"> 202</w:t>
      </w:r>
      <w:r w:rsidR="00AA670B" w:rsidRPr="0052681C">
        <w:rPr>
          <w:b/>
          <w:sz w:val="26"/>
          <w:szCs w:val="26"/>
          <w:lang w:val="en-US"/>
        </w:rPr>
        <w:t>A</w:t>
      </w:r>
    </w:p>
    <w:p w14:paraId="6FFE669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FFE6697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Технические требования к продукции.</w:t>
      </w:r>
    </w:p>
    <w:p w14:paraId="6FFE6698" w14:textId="77777777" w:rsidR="00956C82" w:rsidRPr="00B00409" w:rsidRDefault="00956C82" w:rsidP="00956C82">
      <w:pPr>
        <w:tabs>
          <w:tab w:val="left" w:pos="1134"/>
        </w:tabs>
        <w:ind w:firstLine="709"/>
        <w:rPr>
          <w:sz w:val="24"/>
          <w:szCs w:val="24"/>
        </w:rPr>
      </w:pPr>
      <w:r w:rsidRPr="00B00409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3449-012-40064547-01 «Серьги СР-4-11, СРС-4-11 и др.».</w:t>
      </w:r>
    </w:p>
    <w:p w14:paraId="6FFE6699" w14:textId="77777777" w:rsidR="00956C82" w:rsidRDefault="00956C82" w:rsidP="002C3AEC">
      <w:pPr>
        <w:tabs>
          <w:tab w:val="left" w:pos="1134"/>
        </w:tabs>
        <w:ind w:firstLine="709"/>
        <w:jc w:val="center"/>
        <w:rPr>
          <w:noProof/>
        </w:rPr>
      </w:pPr>
      <w:r w:rsidRPr="0052681C">
        <w:rPr>
          <w:sz w:val="26"/>
          <w:szCs w:val="26"/>
        </w:rPr>
        <w:t>.</w:t>
      </w:r>
      <w:r w:rsidRPr="00B00409">
        <w:rPr>
          <w:noProof/>
        </w:rPr>
        <w:t xml:space="preserve"> </w:t>
      </w:r>
      <w:r>
        <w:rPr>
          <w:noProof/>
        </w:rPr>
        <w:drawing>
          <wp:inline distT="0" distB="0" distL="0" distR="0" wp14:anchorId="6FFE66EF" wp14:editId="6FFE66F0">
            <wp:extent cx="3076575" cy="3619500"/>
            <wp:effectExtent l="0" t="0" r="9525" b="0"/>
            <wp:docPr id="2" name="Рисунок 1" descr="&amp;Scy;&amp;iecy;&amp;rcy;&amp;softcy;&amp;gcy;&amp;acy; &amp;Scy;&amp;Rcy;&amp;Scy;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iecy;&amp;rcy;&amp;softcy;&amp;gcy;&amp;acy; &amp;Scy;&amp;Rcy;&amp;Scy;-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E669A" w14:textId="77777777" w:rsidR="00956C82" w:rsidRDefault="00956C82" w:rsidP="00956C82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9D" w14:textId="77777777" w:rsidTr="00F3735F">
        <w:trPr>
          <w:tblCellSpacing w:w="0" w:type="dxa"/>
        </w:trPr>
        <w:tc>
          <w:tcPr>
            <w:tcW w:w="2500" w:type="pct"/>
            <w:noWrap/>
          </w:tcPr>
          <w:p w14:paraId="6FFE669B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Марка: </w:t>
            </w:r>
          </w:p>
        </w:tc>
        <w:tc>
          <w:tcPr>
            <w:tcW w:w="2500" w:type="pct"/>
          </w:tcPr>
          <w:p w14:paraId="6FFE669C" w14:textId="77777777" w:rsidR="00956C82" w:rsidRPr="009446F6" w:rsidRDefault="00956C82" w:rsidP="00496B7A">
            <w:pPr>
              <w:ind w:firstLine="0"/>
              <w:jc w:val="left"/>
              <w:rPr>
                <w:sz w:val="24"/>
                <w:szCs w:val="24"/>
              </w:rPr>
            </w:pPr>
            <w:r w:rsidRPr="00C0264C">
              <w:rPr>
                <w:sz w:val="24"/>
                <w:szCs w:val="24"/>
              </w:rPr>
              <w:t>СРС-7-1</w:t>
            </w:r>
            <w:r w:rsidR="00496B7A">
              <w:rPr>
                <w:sz w:val="24"/>
                <w:szCs w:val="24"/>
              </w:rPr>
              <w:t>7</w:t>
            </w:r>
          </w:p>
        </w:tc>
      </w:tr>
      <w:tr w:rsidR="00956C82" w:rsidRPr="009446F6" w14:paraId="6FFE66A0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9E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6FFE669F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6FFE66A1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A4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2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6FFE66A3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6FFE66A5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A8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6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6FFE66A7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23</w:t>
            </w:r>
          </w:p>
        </w:tc>
      </w:tr>
    </w:tbl>
    <w:p w14:paraId="6FFE66A9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AC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A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D1, мм: </w:t>
            </w:r>
          </w:p>
        </w:tc>
        <w:tc>
          <w:tcPr>
            <w:tcW w:w="2500" w:type="pct"/>
            <w:hideMark/>
          </w:tcPr>
          <w:p w14:paraId="6FFE66AB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55</w:t>
            </w:r>
          </w:p>
        </w:tc>
      </w:tr>
    </w:tbl>
    <w:p w14:paraId="6FFE66AD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0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AE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6FFE66AF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65</w:t>
            </w:r>
          </w:p>
        </w:tc>
      </w:tr>
    </w:tbl>
    <w:p w14:paraId="6FFE66B1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4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B2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H1, мм: </w:t>
            </w:r>
          </w:p>
        </w:tc>
        <w:tc>
          <w:tcPr>
            <w:tcW w:w="2500" w:type="pct"/>
            <w:hideMark/>
          </w:tcPr>
          <w:p w14:paraId="6FFE66B3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106</w:t>
            </w:r>
          </w:p>
        </w:tc>
      </w:tr>
    </w:tbl>
    <w:p w14:paraId="6FFE66B5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8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B6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6FFE66B7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70</w:t>
            </w:r>
          </w:p>
        </w:tc>
      </w:tr>
    </w:tbl>
    <w:p w14:paraId="6FFE66B9" w14:textId="77777777" w:rsidR="00956C82" w:rsidRPr="009446F6" w:rsidRDefault="00956C82" w:rsidP="00956C8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956C82" w:rsidRPr="009446F6" w14:paraId="6FFE66BC" w14:textId="77777777" w:rsidTr="00F3735F">
        <w:trPr>
          <w:tblCellSpacing w:w="0" w:type="dxa"/>
        </w:trPr>
        <w:tc>
          <w:tcPr>
            <w:tcW w:w="2500" w:type="pct"/>
            <w:noWrap/>
            <w:hideMark/>
          </w:tcPr>
          <w:p w14:paraId="6FFE66BA" w14:textId="77777777" w:rsidR="00956C82" w:rsidRPr="009446F6" w:rsidRDefault="00956C82" w:rsidP="00F3735F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6FFE66BB" w14:textId="77777777" w:rsidR="00956C82" w:rsidRPr="009446F6" w:rsidRDefault="00956C82" w:rsidP="00F3735F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0,34</w:t>
            </w:r>
          </w:p>
        </w:tc>
      </w:tr>
    </w:tbl>
    <w:p w14:paraId="6FFE66BD" w14:textId="77777777" w:rsidR="00956C82" w:rsidRPr="0052681C" w:rsidRDefault="00956C82" w:rsidP="00956C8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FE66BE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Общие требования. </w:t>
      </w:r>
    </w:p>
    <w:p w14:paraId="6FFE66BF" w14:textId="77777777" w:rsidR="00956C82" w:rsidRPr="0052681C" w:rsidRDefault="00956C82" w:rsidP="00956C8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6FFE66C0" w14:textId="77777777" w:rsidR="00DE7CA4" w:rsidRPr="0052681C" w:rsidRDefault="00DE7CA4" w:rsidP="00DE7C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FFE66C1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FE66C2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FE66C3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FE66C4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FE66C5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FFE66C6" w14:textId="77777777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FFE66C7" w14:textId="68F16A98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10C3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FFE66C8" w14:textId="6D7D19D1" w:rsidR="00956C82" w:rsidRPr="0052681C" w:rsidRDefault="00956C82" w:rsidP="00956C8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34E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FFE66C9" w14:textId="77777777" w:rsidR="00956C82" w:rsidRPr="0052681C" w:rsidRDefault="00956C82" w:rsidP="00956C8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FE66CA" w14:textId="77777777" w:rsidR="00956C82" w:rsidRPr="0052681C" w:rsidRDefault="00956C82" w:rsidP="00DE7CA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FE66CB" w14:textId="77777777" w:rsidR="00956C82" w:rsidRPr="0052681C" w:rsidRDefault="00956C82" w:rsidP="00956C8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FFE66CC" w14:textId="77777777" w:rsidR="00956C82" w:rsidRDefault="00956C82" w:rsidP="00956C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0409">
        <w:rPr>
          <w:sz w:val="24"/>
          <w:szCs w:val="24"/>
        </w:rPr>
        <w:t>ТУ 3449-012-40064547-01 «</w:t>
      </w:r>
      <w:r>
        <w:rPr>
          <w:sz w:val="24"/>
          <w:szCs w:val="24"/>
        </w:rPr>
        <w:t>Серьги СР-4-11, СРС-4-11 и др.»;</w:t>
      </w:r>
    </w:p>
    <w:p w14:paraId="6FFE66CD" w14:textId="77777777" w:rsidR="00956C82" w:rsidRPr="0052681C" w:rsidRDefault="00956C82" w:rsidP="00956C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FFE66CE" w14:textId="77777777" w:rsidR="00956C82" w:rsidRPr="0052681C" w:rsidRDefault="00956C82" w:rsidP="00956C8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6FFE66CF" w14:textId="77777777" w:rsidR="00956C82" w:rsidRPr="0052681C" w:rsidRDefault="00956C82" w:rsidP="00956C82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FE66D0" w14:textId="77777777" w:rsidR="00956C82" w:rsidRPr="0052681C" w:rsidRDefault="00956C82" w:rsidP="00956C82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FFE66D1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FFE66D2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FFE66D3" w14:textId="77777777" w:rsidR="00956C82" w:rsidRPr="0052681C" w:rsidRDefault="00956C82" w:rsidP="00956C8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6FFE66D4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FFE66D5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6FFE66D6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FE66D7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FFE66D8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FE66D9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FE66DA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FE66DB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FFE66DC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FE66DD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FE66DE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FFE66DF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FFE66E0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FFE66E1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FFE66E2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FFE66E3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6FFE66E4" w14:textId="77777777" w:rsidR="00956C82" w:rsidRPr="0052681C" w:rsidRDefault="00956C82" w:rsidP="00956C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FFE66E5" w14:textId="77777777" w:rsidR="00956C82" w:rsidRPr="0052681C" w:rsidRDefault="00956C82" w:rsidP="00956C82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FFE66E6" w14:textId="77777777" w:rsidR="00956C82" w:rsidRPr="0052681C" w:rsidRDefault="00956C82" w:rsidP="00956C8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FFE66E7" w14:textId="77777777" w:rsidR="00956C82" w:rsidRPr="0052681C" w:rsidRDefault="00956C82" w:rsidP="00956C8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6FFE66E8" w14:textId="77777777" w:rsidR="00956C82" w:rsidRPr="0052681C" w:rsidRDefault="00956C82" w:rsidP="00956C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FFE66E9" w14:textId="77777777" w:rsidR="00956C82" w:rsidRPr="00DC6416" w:rsidRDefault="00956C82" w:rsidP="00956C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FE66EA" w14:textId="77777777" w:rsidR="001D6900" w:rsidRPr="0052681C" w:rsidRDefault="001D6900" w:rsidP="00451C4D">
      <w:pPr>
        <w:rPr>
          <w:sz w:val="26"/>
          <w:szCs w:val="26"/>
        </w:rPr>
      </w:pPr>
    </w:p>
    <w:p w14:paraId="6FFE66EB" w14:textId="77777777" w:rsidR="004A2665" w:rsidRPr="0052681C" w:rsidRDefault="004A2665" w:rsidP="00451C4D">
      <w:pPr>
        <w:rPr>
          <w:sz w:val="26"/>
          <w:szCs w:val="26"/>
        </w:rPr>
      </w:pPr>
    </w:p>
    <w:p w14:paraId="6FFE66E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FE66E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FFE66E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E66F3" w14:textId="77777777" w:rsidR="006F2786" w:rsidRDefault="006F2786">
      <w:r>
        <w:separator/>
      </w:r>
    </w:p>
  </w:endnote>
  <w:endnote w:type="continuationSeparator" w:id="0">
    <w:p w14:paraId="6FFE66F4" w14:textId="77777777" w:rsidR="006F2786" w:rsidRDefault="006F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E66F1" w14:textId="77777777" w:rsidR="006F2786" w:rsidRDefault="006F2786">
      <w:r>
        <w:separator/>
      </w:r>
    </w:p>
  </w:footnote>
  <w:footnote w:type="continuationSeparator" w:id="0">
    <w:p w14:paraId="6FFE66F2" w14:textId="77777777" w:rsidR="006F2786" w:rsidRDefault="006F2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E66F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FFE66F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D42"/>
    <w:rsid w:val="000000C1"/>
    <w:rsid w:val="00001218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32A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AEC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3C0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98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B7A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A82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78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C30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F6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C82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748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E69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4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61F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26E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CA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C6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E6684"/>
  <w15:docId w15:val="{291A8972-5B98-400C-BB52-38CB89A2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A24C2-48AD-4DDA-9114-A63FE83C91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85DFD6-E368-4E86-804C-193FD4A2C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9AFD-DD96-46AD-8F91-75CAB758BC2A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13E38D-D3FE-4D7A-A95F-1C8A335E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2015-04-14T08:55:00Z</dcterms:created>
  <dcterms:modified xsi:type="dcterms:W3CDTF">2015-09-02T12:14:00Z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